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3F" w:rsidRPr="00AF4339" w:rsidRDefault="00B5203F" w:rsidP="00AF433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</w:t>
      </w:r>
      <w:r w:rsidRPr="00AF4339">
        <w:rPr>
          <w:rFonts w:ascii="Times New Roman" w:hAnsi="Times New Roman"/>
          <w:b/>
          <w:sz w:val="28"/>
          <w:szCs w:val="28"/>
        </w:rPr>
        <w:t>Бланк заданий для 5 класса</w:t>
      </w:r>
    </w:p>
    <w:p w:rsidR="00B5203F" w:rsidRPr="00AF4339" w:rsidRDefault="00B5203F" w:rsidP="00BF1F16">
      <w:pPr>
        <w:jc w:val="both"/>
        <w:rPr>
          <w:rFonts w:ascii="Times New Roman" w:hAnsi="Times New Roman"/>
          <w:b/>
          <w:sz w:val="28"/>
          <w:szCs w:val="28"/>
        </w:rPr>
      </w:pPr>
      <w:r w:rsidRPr="00AF4339">
        <w:rPr>
          <w:rFonts w:ascii="Times New Roman" w:hAnsi="Times New Roman"/>
          <w:b/>
          <w:sz w:val="28"/>
          <w:szCs w:val="28"/>
        </w:rPr>
        <w:t>Фамилия, имя_________________________________________класс______</w:t>
      </w:r>
    </w:p>
    <w:p w:rsidR="00B5203F" w:rsidRPr="00AF4339" w:rsidRDefault="00B5203F" w:rsidP="00BF1F16">
      <w:pPr>
        <w:pStyle w:val="NormalWeb"/>
        <w:shd w:val="clear" w:color="auto" w:fill="FFFFFF"/>
        <w:spacing w:before="150" w:beforeAutospacing="0" w:after="150" w:afterAutospacing="0"/>
        <w:rPr>
          <w:b/>
          <w:color w:val="333333"/>
          <w:sz w:val="22"/>
          <w:szCs w:val="22"/>
        </w:rPr>
      </w:pPr>
      <w:r>
        <w:rPr>
          <w:rStyle w:val="Strong"/>
          <w:color w:val="333333"/>
          <w:sz w:val="22"/>
          <w:szCs w:val="22"/>
        </w:rPr>
        <w:t xml:space="preserve">                                                                              </w:t>
      </w:r>
      <w:r w:rsidRPr="00AF4339">
        <w:rPr>
          <w:rStyle w:val="Strong"/>
          <w:color w:val="333333"/>
          <w:sz w:val="22"/>
          <w:szCs w:val="22"/>
        </w:rPr>
        <w:t>Субтест 1</w:t>
      </w:r>
      <w:r w:rsidRPr="00AF4339">
        <w:rPr>
          <w:color w:val="333333"/>
          <w:sz w:val="22"/>
          <w:szCs w:val="22"/>
        </w:rPr>
        <w:br/>
      </w:r>
      <w:r w:rsidRPr="00AF4339">
        <w:rPr>
          <w:b/>
          <w:color w:val="333333"/>
          <w:sz w:val="22"/>
          <w:szCs w:val="22"/>
        </w:rPr>
        <w:t>Задание состоит из неоконченных предложений, в которых отсутствует одно слово. Найти из приведённых за предложением пяти слов то, которое лучше всего подходит для дополнения соответствующего предложения так, чтобы оно приобрело правильное значение.</w:t>
      </w:r>
    </w:p>
    <w:p w:rsidR="00B5203F" w:rsidRPr="00AF4339" w:rsidRDefault="00B5203F" w:rsidP="00BF1F16">
      <w:pPr>
        <w:pStyle w:val="NormalWeb"/>
        <w:shd w:val="clear" w:color="auto" w:fill="FFFFFF"/>
        <w:spacing w:before="150" w:beforeAutospacing="0" w:after="150" w:afterAutospacing="0"/>
        <w:rPr>
          <w:color w:val="333333"/>
          <w:sz w:val="22"/>
          <w:szCs w:val="22"/>
        </w:rPr>
      </w:pPr>
      <w:r w:rsidRPr="00AF4339">
        <w:rPr>
          <w:color w:val="333333"/>
          <w:sz w:val="22"/>
          <w:szCs w:val="22"/>
        </w:rPr>
        <w:t>1. Кролик больше всего похож на...</w:t>
      </w:r>
      <w:r w:rsidRPr="00AF4339">
        <w:rPr>
          <w:color w:val="333333"/>
          <w:sz w:val="22"/>
          <w:szCs w:val="22"/>
        </w:rPr>
        <w:br/>
        <w:t>а) кошку, б) белку, в) зайца, г) лису, д) ежа.</w:t>
      </w:r>
      <w:r w:rsidRPr="00AF4339">
        <w:rPr>
          <w:color w:val="333333"/>
          <w:sz w:val="22"/>
          <w:szCs w:val="22"/>
        </w:rPr>
        <w:br/>
        <w:t>2. У дерева всегда имеются...</w:t>
      </w:r>
      <w:r w:rsidRPr="00AF4339">
        <w:rPr>
          <w:color w:val="333333"/>
          <w:sz w:val="22"/>
          <w:szCs w:val="22"/>
        </w:rPr>
        <w:br/>
        <w:t>а) листья, б) плоды, в) почки, г) корни, д) тень.</w:t>
      </w:r>
      <w:r w:rsidRPr="00AF4339">
        <w:rPr>
          <w:color w:val="333333"/>
          <w:sz w:val="22"/>
          <w:szCs w:val="22"/>
        </w:rPr>
        <w:br/>
        <w:t>3. Противоположностью предательства является...</w:t>
      </w:r>
      <w:r w:rsidRPr="00AF4339">
        <w:rPr>
          <w:color w:val="333333"/>
          <w:sz w:val="22"/>
          <w:szCs w:val="22"/>
        </w:rPr>
        <w:br/>
        <w:t>а) любовь, б) отвага, в) хитрость, г) трусость, д) преданность.</w:t>
      </w:r>
      <w:r w:rsidRPr="00AF4339">
        <w:rPr>
          <w:color w:val="333333"/>
          <w:sz w:val="22"/>
          <w:szCs w:val="22"/>
        </w:rPr>
        <w:br/>
        <w:t>4. Обед не может состояться без...</w:t>
      </w:r>
      <w:r w:rsidRPr="00AF4339">
        <w:rPr>
          <w:color w:val="333333"/>
          <w:sz w:val="22"/>
          <w:szCs w:val="22"/>
        </w:rPr>
        <w:br/>
        <w:t>а) голода, б) пищи, в) стола, г) воды, д) сервиза.</w:t>
      </w:r>
      <w:r w:rsidRPr="00AF4339">
        <w:rPr>
          <w:color w:val="333333"/>
          <w:sz w:val="22"/>
          <w:szCs w:val="22"/>
        </w:rPr>
        <w:br/>
        <w:t>5. Занятием, противоположным отдыху, является...</w:t>
      </w:r>
      <w:r w:rsidRPr="00AF4339">
        <w:rPr>
          <w:color w:val="333333"/>
          <w:sz w:val="22"/>
          <w:szCs w:val="22"/>
        </w:rPr>
        <w:br/>
        <w:t>а) прогулка, б) забота, в) труд, г) усталость, д) тренировка.</w:t>
      </w:r>
      <w:r w:rsidRPr="00AF4339">
        <w:rPr>
          <w:color w:val="333333"/>
          <w:sz w:val="22"/>
          <w:szCs w:val="22"/>
        </w:rPr>
        <w:br/>
        <w:t>6. Сыновья… бывают опытнее, чем отцы.</w:t>
      </w:r>
      <w:r w:rsidRPr="00AF4339">
        <w:rPr>
          <w:color w:val="333333"/>
          <w:sz w:val="22"/>
          <w:szCs w:val="22"/>
        </w:rPr>
        <w:br/>
        <w:t>а) часто, б) никогда, в) не всегда, г) редко, д) обычно.</w:t>
      </w:r>
      <w:r w:rsidRPr="00AF4339">
        <w:rPr>
          <w:color w:val="333333"/>
          <w:sz w:val="22"/>
          <w:szCs w:val="22"/>
        </w:rPr>
        <w:br/>
        <w:t>7. В слове всегда есть...</w:t>
      </w:r>
      <w:r w:rsidRPr="00AF4339">
        <w:rPr>
          <w:color w:val="333333"/>
          <w:sz w:val="22"/>
          <w:szCs w:val="22"/>
        </w:rPr>
        <w:br/>
        <w:t>а) приставка, б) корень, в) суффикс, г) окончание.</w:t>
      </w:r>
      <w:r w:rsidRPr="00AF4339">
        <w:rPr>
          <w:color w:val="333333"/>
          <w:sz w:val="22"/>
          <w:szCs w:val="22"/>
        </w:rPr>
        <w:br/>
        <w:t>8. Часть речи — это...</w:t>
      </w:r>
      <w:r w:rsidRPr="00AF4339">
        <w:rPr>
          <w:color w:val="333333"/>
          <w:sz w:val="22"/>
          <w:szCs w:val="22"/>
        </w:rPr>
        <w:br/>
        <w:t>а) основа, б) подлежащее, в) глагол, г) имя..., д) определение.</w:t>
      </w:r>
      <w:r w:rsidRPr="00AF4339">
        <w:rPr>
          <w:color w:val="333333"/>
          <w:sz w:val="22"/>
          <w:szCs w:val="22"/>
        </w:rPr>
        <w:br/>
        <w:t>9. Фонетика изучает...</w:t>
      </w:r>
      <w:r w:rsidRPr="00AF4339">
        <w:rPr>
          <w:color w:val="333333"/>
          <w:sz w:val="22"/>
          <w:szCs w:val="22"/>
        </w:rPr>
        <w:br/>
        <w:t>а) слово, б) звуки, в) сказуемое, г) словосочетание, д) предложение.</w:t>
      </w:r>
      <w:r w:rsidRPr="00AF4339">
        <w:rPr>
          <w:color w:val="333333"/>
          <w:sz w:val="22"/>
          <w:szCs w:val="22"/>
        </w:rPr>
        <w:br/>
        <w:t>10. Бессердечный человек — это...</w:t>
      </w:r>
      <w:r w:rsidRPr="00AF4339">
        <w:rPr>
          <w:color w:val="333333"/>
          <w:sz w:val="22"/>
          <w:szCs w:val="22"/>
        </w:rPr>
        <w:br/>
        <w:t>а) безжалостный, б) хитрый, в) глупый, г) трусливый, д) отважный.</w:t>
      </w:r>
      <w:r w:rsidRPr="00AF4339">
        <w:rPr>
          <w:color w:val="333333"/>
          <w:sz w:val="22"/>
          <w:szCs w:val="22"/>
        </w:rPr>
        <w:br/>
        <w:t>11. ..... — это многозначное слово.</w:t>
      </w:r>
      <w:r w:rsidRPr="00AF4339">
        <w:rPr>
          <w:color w:val="333333"/>
          <w:sz w:val="22"/>
          <w:szCs w:val="22"/>
        </w:rPr>
        <w:br/>
        <w:t>а) трамвай, б) книга, в) дерево, г) стол, д) ручка.</w:t>
      </w:r>
      <w:r w:rsidRPr="00AF4339">
        <w:rPr>
          <w:color w:val="333333"/>
          <w:sz w:val="22"/>
          <w:szCs w:val="22"/>
        </w:rPr>
        <w:br/>
        <w:t>12. Второстепенный член предложения — это...</w:t>
      </w:r>
      <w:r w:rsidRPr="00AF4339">
        <w:rPr>
          <w:color w:val="333333"/>
          <w:sz w:val="22"/>
          <w:szCs w:val="22"/>
        </w:rPr>
        <w:br/>
        <w:t>а) местоимение, б) имя существительное, в) подлежащее, г) сказуемое, </w:t>
      </w:r>
      <w:r w:rsidRPr="00AF4339">
        <w:rPr>
          <w:color w:val="333333"/>
          <w:sz w:val="22"/>
          <w:szCs w:val="22"/>
        </w:rPr>
        <w:br/>
        <w:t>д) обращение. </w:t>
      </w:r>
    </w:p>
    <w:p w:rsidR="00B5203F" w:rsidRPr="00AF4339" w:rsidRDefault="00B5203F" w:rsidP="00BF1F16">
      <w:pPr>
        <w:pStyle w:val="NormalWeb"/>
        <w:shd w:val="clear" w:color="auto" w:fill="FFFFFF"/>
        <w:spacing w:before="150" w:beforeAutospacing="0" w:after="150" w:afterAutospacing="0"/>
        <w:rPr>
          <w:color w:val="333333"/>
          <w:sz w:val="22"/>
          <w:szCs w:val="22"/>
        </w:rPr>
      </w:pPr>
      <w:r>
        <w:rPr>
          <w:rStyle w:val="Strong"/>
          <w:color w:val="333333"/>
          <w:sz w:val="22"/>
          <w:szCs w:val="22"/>
        </w:rPr>
        <w:t xml:space="preserve">                                                                            </w:t>
      </w:r>
      <w:r w:rsidRPr="00AF4339">
        <w:rPr>
          <w:rStyle w:val="Strong"/>
          <w:color w:val="333333"/>
          <w:sz w:val="22"/>
          <w:szCs w:val="22"/>
        </w:rPr>
        <w:t>Субтест 2</w:t>
      </w:r>
      <w:r w:rsidRPr="00AF4339">
        <w:rPr>
          <w:color w:val="333333"/>
          <w:sz w:val="22"/>
          <w:szCs w:val="22"/>
        </w:rPr>
        <w:br/>
      </w:r>
      <w:r w:rsidRPr="00AF4339">
        <w:rPr>
          <w:b/>
          <w:color w:val="333333"/>
          <w:sz w:val="22"/>
          <w:szCs w:val="22"/>
        </w:rPr>
        <w:t>Из данных пяти слов четыре по значению похожи. Вам следует найти пятое слово, которое не относится к данной связи и является лишним.</w:t>
      </w:r>
      <w:r w:rsidRPr="00AF4339">
        <w:rPr>
          <w:b/>
          <w:color w:val="333333"/>
          <w:sz w:val="22"/>
          <w:szCs w:val="22"/>
        </w:rPr>
        <w:br/>
      </w:r>
      <w:r w:rsidRPr="00AF4339">
        <w:rPr>
          <w:color w:val="333333"/>
          <w:sz w:val="22"/>
          <w:szCs w:val="22"/>
        </w:rPr>
        <w:t>1. а) стул, б) стол, в) птица, г) шкаф, д) кровать.</w:t>
      </w:r>
      <w:r w:rsidRPr="00AF4339">
        <w:rPr>
          <w:color w:val="333333"/>
          <w:sz w:val="22"/>
          <w:szCs w:val="22"/>
        </w:rPr>
        <w:br/>
        <w:t>2. а) сидеть, б) лежать, в) стоять, г) идти, д) сидеть на корточках.</w:t>
      </w:r>
      <w:r w:rsidRPr="00AF4339">
        <w:rPr>
          <w:color w:val="333333"/>
          <w:sz w:val="22"/>
          <w:szCs w:val="22"/>
        </w:rPr>
        <w:br/>
        <w:t>3. а) писать, б) рубить, в) шить, г) читать, д) аплодировать.</w:t>
      </w:r>
      <w:r w:rsidRPr="00AF4339">
        <w:rPr>
          <w:color w:val="333333"/>
          <w:sz w:val="22"/>
          <w:szCs w:val="22"/>
        </w:rPr>
        <w:br/>
        <w:t>4. а) узкий, б) угловатый, в) короткий, г) высокий, д) широкий.</w:t>
      </w:r>
      <w:r w:rsidRPr="00AF4339">
        <w:rPr>
          <w:color w:val="333333"/>
          <w:sz w:val="22"/>
          <w:szCs w:val="22"/>
        </w:rPr>
        <w:br/>
        <w:t>5. а) велосипед, б) автобус, в) мотоцикл, г) поезд, д) трамвай.</w:t>
      </w:r>
      <w:r w:rsidRPr="00AF4339">
        <w:rPr>
          <w:color w:val="333333"/>
          <w:sz w:val="22"/>
          <w:szCs w:val="22"/>
        </w:rPr>
        <w:br/>
        <w:t>6. а) ездить, б) летать, в) бегать, г) грести, д) кататься.</w:t>
      </w:r>
      <w:r w:rsidRPr="00AF4339">
        <w:rPr>
          <w:color w:val="333333"/>
          <w:sz w:val="22"/>
          <w:szCs w:val="22"/>
        </w:rPr>
        <w:br/>
        <w:t>7. а) Лермонтов, б) Пушкин, в) Маршак, г) Репин, д) Толстой.</w:t>
      </w:r>
      <w:r w:rsidRPr="00AF4339">
        <w:rPr>
          <w:color w:val="333333"/>
          <w:sz w:val="22"/>
          <w:szCs w:val="22"/>
        </w:rPr>
        <w:br/>
        <w:t>8. а) багровый, б) алый, в) красный, г) коричневый, д) розовый.</w:t>
      </w:r>
      <w:r w:rsidRPr="00AF4339">
        <w:rPr>
          <w:color w:val="333333"/>
          <w:sz w:val="22"/>
          <w:szCs w:val="22"/>
        </w:rPr>
        <w:br/>
        <w:t>9. а) имя прилагательное, б) местоимение, в) имя существительное, г) глагол,</w:t>
      </w:r>
      <w:r w:rsidRPr="00AF4339">
        <w:rPr>
          <w:color w:val="333333"/>
          <w:sz w:val="22"/>
          <w:szCs w:val="22"/>
        </w:rPr>
        <w:br/>
        <w:t>д) предлог.</w:t>
      </w:r>
      <w:r w:rsidRPr="00AF4339">
        <w:rPr>
          <w:color w:val="333333"/>
          <w:sz w:val="22"/>
          <w:szCs w:val="22"/>
        </w:rPr>
        <w:br/>
        <w:t>10. а) матрос, б) плотник, в) шофёр, г) пловец, д) парикмахер.</w:t>
      </w:r>
      <w:r w:rsidRPr="00AF4339">
        <w:rPr>
          <w:color w:val="333333"/>
          <w:sz w:val="22"/>
          <w:szCs w:val="22"/>
        </w:rPr>
        <w:br/>
        <w:t>11. а) отважный, б) верный, в) храбрый, г) талантливый, д) трусливый.</w:t>
      </w:r>
      <w:r w:rsidRPr="00AF4339">
        <w:rPr>
          <w:color w:val="333333"/>
          <w:sz w:val="22"/>
          <w:szCs w:val="22"/>
        </w:rPr>
        <w:br/>
      </w:r>
      <w:bookmarkStart w:id="0" w:name="_GoBack"/>
      <w:bookmarkEnd w:id="0"/>
      <w:r w:rsidRPr="00AF4339">
        <w:rPr>
          <w:color w:val="333333"/>
          <w:sz w:val="22"/>
          <w:szCs w:val="22"/>
        </w:rPr>
        <w:t>12. а) тонкий, б) узкий, в) короткий, г) худой, д) дородный.</w:t>
      </w:r>
      <w:r w:rsidRPr="00AF4339">
        <w:rPr>
          <w:color w:val="333333"/>
          <w:sz w:val="22"/>
          <w:szCs w:val="22"/>
        </w:rPr>
        <w:br/>
      </w:r>
      <w:r>
        <w:rPr>
          <w:color w:val="333333"/>
          <w:sz w:val="22"/>
          <w:szCs w:val="22"/>
        </w:rPr>
        <w:t xml:space="preserve">                                                                           </w:t>
      </w:r>
      <w:r w:rsidRPr="00AF4339">
        <w:rPr>
          <w:rStyle w:val="Strong"/>
          <w:color w:val="333333"/>
          <w:sz w:val="22"/>
          <w:szCs w:val="22"/>
        </w:rPr>
        <w:t>Субтест 3</w:t>
      </w:r>
      <w:r w:rsidRPr="00AF4339">
        <w:rPr>
          <w:color w:val="333333"/>
          <w:sz w:val="22"/>
          <w:szCs w:val="22"/>
        </w:rPr>
        <w:br/>
      </w:r>
      <w:r w:rsidRPr="00AF4339">
        <w:rPr>
          <w:b/>
          <w:color w:val="333333"/>
          <w:sz w:val="22"/>
          <w:szCs w:val="22"/>
        </w:rPr>
        <w:t>Вам предложено три слова. Между первым и вторым словом существует определённая связь, за третьим словом следует пунктирная линия. Ниже приведены 5 слов, из которых Вы должны найти одно, которое было бы связано с приведённым словом точно так же, как 1-е и 2-е слово.</w:t>
      </w:r>
      <w:r w:rsidRPr="00AF4339">
        <w:rPr>
          <w:b/>
          <w:color w:val="333333"/>
          <w:sz w:val="22"/>
          <w:szCs w:val="22"/>
        </w:rPr>
        <w:br/>
      </w:r>
      <w:r w:rsidRPr="00AF4339">
        <w:rPr>
          <w:color w:val="333333"/>
          <w:sz w:val="22"/>
          <w:szCs w:val="22"/>
        </w:rPr>
        <w:t>1. ЛЕС — ДЕРЕВО. ЛУГ — …</w:t>
      </w:r>
      <w:r w:rsidRPr="00AF4339">
        <w:rPr>
          <w:color w:val="333333"/>
          <w:sz w:val="22"/>
          <w:szCs w:val="22"/>
        </w:rPr>
        <w:br/>
        <w:t>а) трава, б) сено, в) корм, г) зелень, д) пастбище</w:t>
      </w:r>
      <w:r w:rsidRPr="00AF4339">
        <w:rPr>
          <w:color w:val="333333"/>
          <w:sz w:val="22"/>
          <w:szCs w:val="22"/>
        </w:rPr>
        <w:br/>
        <w:t>2. ТЁМНЫЙ — СВЕТЛЫЙ. МОКРЫЙ — …</w:t>
      </w:r>
      <w:r w:rsidRPr="00AF4339">
        <w:rPr>
          <w:color w:val="333333"/>
          <w:sz w:val="22"/>
          <w:szCs w:val="22"/>
        </w:rPr>
        <w:br/>
        <w:t>а) дождливый, б) дневной, в) сырой, г) ветреный, д) сухой</w:t>
      </w:r>
      <w:r w:rsidRPr="00AF4339">
        <w:rPr>
          <w:color w:val="333333"/>
          <w:sz w:val="22"/>
          <w:szCs w:val="22"/>
        </w:rPr>
        <w:br/>
        <w:t>3. ШКОЛА — ДИРЕКТОР. КРУЖОК — …</w:t>
      </w:r>
      <w:r w:rsidRPr="00AF4339">
        <w:rPr>
          <w:color w:val="333333"/>
          <w:sz w:val="22"/>
          <w:szCs w:val="22"/>
        </w:rPr>
        <w:br/>
        <w:t>а) заведующий, б) руководитель, в) председатель, г) член, д) кассир</w:t>
      </w:r>
      <w:r w:rsidRPr="00AF4339">
        <w:rPr>
          <w:color w:val="333333"/>
          <w:sz w:val="22"/>
          <w:szCs w:val="22"/>
        </w:rPr>
        <w:br/>
        <w:t>4. КРУГ — ШАР. КВАДРАТ — …</w:t>
      </w:r>
      <w:r w:rsidRPr="00AF4339">
        <w:rPr>
          <w:color w:val="333333"/>
          <w:sz w:val="22"/>
          <w:szCs w:val="22"/>
        </w:rPr>
        <w:br/>
        <w:t>а) призма, б) фигура, в) прямоугольник, г) тело, д) куб</w:t>
      </w:r>
      <w:r w:rsidRPr="00AF4339">
        <w:rPr>
          <w:color w:val="333333"/>
          <w:sz w:val="22"/>
          <w:szCs w:val="22"/>
        </w:rPr>
        <w:br/>
        <w:t>5. ЛУНА — ЗЕМЛЯ. ЗЕМЛЯ — …</w:t>
      </w:r>
      <w:r w:rsidRPr="00AF4339">
        <w:rPr>
          <w:color w:val="333333"/>
          <w:sz w:val="22"/>
          <w:szCs w:val="22"/>
        </w:rPr>
        <w:br/>
        <w:t>а) Марс, б) Солнце, в) звёзды, г) космос, д) планета</w:t>
      </w:r>
      <w:r w:rsidRPr="00AF4339">
        <w:rPr>
          <w:color w:val="333333"/>
          <w:sz w:val="22"/>
          <w:szCs w:val="22"/>
        </w:rPr>
        <w:br/>
        <w:t>6. ГОРЫ — ПЕРЕВАЛ. РЕКА — …</w:t>
      </w:r>
      <w:r w:rsidRPr="00AF4339">
        <w:rPr>
          <w:color w:val="333333"/>
          <w:sz w:val="22"/>
          <w:szCs w:val="22"/>
        </w:rPr>
        <w:br/>
        <w:t>а) лодка, б) мост, в) брод, г) паром, д) берег</w:t>
      </w:r>
      <w:r w:rsidRPr="00AF4339">
        <w:rPr>
          <w:color w:val="333333"/>
          <w:sz w:val="22"/>
          <w:szCs w:val="22"/>
        </w:rPr>
        <w:br/>
        <w:t>7. ВИКТОРИНА — ИГРА. ДИАЛОГ — …</w:t>
      </w:r>
      <w:r w:rsidRPr="00AF4339">
        <w:rPr>
          <w:color w:val="333333"/>
          <w:sz w:val="22"/>
          <w:szCs w:val="22"/>
        </w:rPr>
        <w:br/>
        <w:t>а) приветствие, б) усилие, в) разговор, г) рассказ, д) вывод</w:t>
      </w:r>
      <w:r w:rsidRPr="00AF4339">
        <w:rPr>
          <w:color w:val="333333"/>
          <w:sz w:val="22"/>
          <w:szCs w:val="22"/>
        </w:rPr>
        <w:br/>
        <w:t>8. НЕБО — ОБЛАКА. РОЩА — …</w:t>
      </w:r>
      <w:r w:rsidRPr="00AF4339">
        <w:rPr>
          <w:color w:val="333333"/>
          <w:sz w:val="22"/>
          <w:szCs w:val="22"/>
        </w:rPr>
        <w:br/>
        <w:t>а) ручей, б) цветы, в) трава, г) деревья, д) птицы</w:t>
      </w:r>
      <w:r w:rsidRPr="00AF4339">
        <w:rPr>
          <w:color w:val="333333"/>
          <w:sz w:val="22"/>
          <w:szCs w:val="22"/>
        </w:rPr>
        <w:br/>
        <w:t>9. ГОЛОД — ИСТОЩЕНИЕ. ТРУД — …</w:t>
      </w:r>
      <w:r w:rsidRPr="00AF4339">
        <w:rPr>
          <w:color w:val="333333"/>
          <w:sz w:val="22"/>
          <w:szCs w:val="22"/>
        </w:rPr>
        <w:br/>
        <w:t>а) усилие, б) отдых, в) плата, г) усталость, д) подъём</w:t>
      </w:r>
      <w:r w:rsidRPr="00AF4339">
        <w:rPr>
          <w:color w:val="333333"/>
          <w:sz w:val="22"/>
          <w:szCs w:val="22"/>
        </w:rPr>
        <w:br/>
        <w:t>10. ЖИВОТНОЕ — КОЗА. ПИЩА — …</w:t>
      </w:r>
      <w:r w:rsidRPr="00AF4339">
        <w:rPr>
          <w:color w:val="333333"/>
          <w:sz w:val="22"/>
          <w:szCs w:val="22"/>
        </w:rPr>
        <w:br/>
        <w:t>а) продукт, б) еда, в) кухня, г) обед, д) хлеб</w:t>
      </w:r>
      <w:r w:rsidRPr="00AF4339">
        <w:rPr>
          <w:color w:val="333333"/>
          <w:sz w:val="22"/>
          <w:szCs w:val="22"/>
        </w:rPr>
        <w:br/>
        <w:t>11. МАТЕРИАЛ — ШИТЬ. БУМАГА — …</w:t>
      </w:r>
      <w:r w:rsidRPr="00AF4339">
        <w:rPr>
          <w:color w:val="333333"/>
          <w:sz w:val="22"/>
          <w:szCs w:val="22"/>
        </w:rPr>
        <w:br/>
        <w:t>а) резать, б) рвать, в) клеить, г) печатать, д) писать</w:t>
      </w:r>
      <w:r w:rsidRPr="00AF4339">
        <w:rPr>
          <w:color w:val="333333"/>
          <w:sz w:val="22"/>
          <w:szCs w:val="22"/>
        </w:rPr>
        <w:br/>
        <w:t>12. ЕЛЬ — ДУБ. ШКАФ — …</w:t>
      </w:r>
      <w:r w:rsidRPr="00AF4339">
        <w:rPr>
          <w:color w:val="333333"/>
          <w:sz w:val="22"/>
          <w:szCs w:val="22"/>
        </w:rPr>
        <w:br/>
        <w:t>а) мебель, б) жилая комната, в) салфетка, г) скатерть, д) письменный стол</w:t>
      </w:r>
    </w:p>
    <w:p w:rsidR="00B5203F" w:rsidRPr="00AF4339" w:rsidRDefault="00B5203F" w:rsidP="00BF1F16">
      <w:pPr>
        <w:pStyle w:val="NormalWeb"/>
        <w:shd w:val="clear" w:color="auto" w:fill="FFFFFF"/>
        <w:spacing w:before="150" w:beforeAutospacing="0" w:after="150" w:afterAutospacing="0"/>
        <w:rPr>
          <w:color w:val="333333"/>
          <w:sz w:val="22"/>
          <w:szCs w:val="22"/>
        </w:rPr>
      </w:pPr>
      <w:r w:rsidRPr="00AF4339">
        <w:rPr>
          <w:color w:val="333333"/>
          <w:sz w:val="22"/>
          <w:szCs w:val="22"/>
        </w:rPr>
        <w:br/>
        <w:t xml:space="preserve">                                                           </w:t>
      </w:r>
      <w:r>
        <w:rPr>
          <w:color w:val="333333"/>
          <w:sz w:val="22"/>
          <w:szCs w:val="22"/>
        </w:rPr>
        <w:t xml:space="preserve">                </w:t>
      </w:r>
      <w:r w:rsidRPr="00AF4339">
        <w:rPr>
          <w:rStyle w:val="Strong"/>
          <w:color w:val="333333"/>
          <w:sz w:val="22"/>
          <w:szCs w:val="22"/>
        </w:rPr>
        <w:t>Субтест 4</w:t>
      </w:r>
      <w:r w:rsidRPr="00AF4339">
        <w:rPr>
          <w:color w:val="333333"/>
          <w:sz w:val="22"/>
          <w:szCs w:val="22"/>
        </w:rPr>
        <w:br/>
      </w:r>
      <w:r w:rsidRPr="00AF4339">
        <w:rPr>
          <w:b/>
          <w:color w:val="333333"/>
          <w:sz w:val="22"/>
          <w:szCs w:val="22"/>
        </w:rPr>
        <w:t>Вам предложено два слова. Следует решить, что каждое из них означает, и найти, что в них общего.</w:t>
      </w:r>
      <w:r w:rsidRPr="00AF4339">
        <w:rPr>
          <w:b/>
          <w:color w:val="333333"/>
          <w:sz w:val="22"/>
          <w:szCs w:val="22"/>
        </w:rPr>
        <w:br/>
      </w:r>
      <w:r w:rsidRPr="00AF4339">
        <w:rPr>
          <w:color w:val="333333"/>
          <w:sz w:val="22"/>
          <w:szCs w:val="22"/>
        </w:rPr>
        <w:t>1. РОЖЬ, ПШЕНИЦА — это…</w:t>
      </w:r>
      <w:r w:rsidRPr="00AF4339">
        <w:rPr>
          <w:color w:val="333333"/>
          <w:sz w:val="22"/>
          <w:szCs w:val="22"/>
        </w:rPr>
        <w:br/>
        <w:t>2. CЫР, МАСЛО — это…</w:t>
      </w:r>
      <w:r w:rsidRPr="00AF4339">
        <w:rPr>
          <w:color w:val="333333"/>
          <w:sz w:val="22"/>
          <w:szCs w:val="22"/>
        </w:rPr>
        <w:br/>
        <w:t>3. ЯБЛОКО, ЗЕМЛЯНИКА — это…</w:t>
      </w:r>
      <w:r w:rsidRPr="00AF4339">
        <w:rPr>
          <w:color w:val="333333"/>
          <w:sz w:val="22"/>
          <w:szCs w:val="22"/>
        </w:rPr>
        <w:br/>
        <w:t>4. ПОЕЗД, КОРАБЛЬ — это…</w:t>
      </w:r>
      <w:r w:rsidRPr="00AF4339">
        <w:rPr>
          <w:color w:val="333333"/>
          <w:sz w:val="22"/>
          <w:szCs w:val="22"/>
        </w:rPr>
        <w:br/>
        <w:t>5. ОТТЕПЕЛЬ, ЗАМОРОЗКИ — это…</w:t>
      </w:r>
      <w:r w:rsidRPr="00AF4339">
        <w:rPr>
          <w:color w:val="333333"/>
          <w:sz w:val="22"/>
          <w:szCs w:val="22"/>
        </w:rPr>
        <w:br/>
        <w:t>6. ШЕРСТЬ, СИТЕЦ — это…</w:t>
      </w:r>
      <w:r w:rsidRPr="00AF4339">
        <w:rPr>
          <w:color w:val="333333"/>
          <w:sz w:val="22"/>
          <w:szCs w:val="22"/>
        </w:rPr>
        <w:br/>
        <w:t>7. ЧАСЫ, ТЕРМОМЕТР — это…</w:t>
      </w:r>
      <w:r w:rsidRPr="00AF4339">
        <w:rPr>
          <w:color w:val="333333"/>
          <w:sz w:val="22"/>
          <w:szCs w:val="22"/>
        </w:rPr>
        <w:br/>
        <w:t>8. НОС, ГЛАЗА — это…</w:t>
      </w:r>
      <w:r w:rsidRPr="00AF4339">
        <w:rPr>
          <w:color w:val="333333"/>
          <w:sz w:val="22"/>
          <w:szCs w:val="22"/>
        </w:rPr>
        <w:br/>
        <w:t>9. ГРОМКО, ТИХО — это…</w:t>
      </w:r>
      <w:r w:rsidRPr="00AF4339">
        <w:rPr>
          <w:color w:val="333333"/>
          <w:sz w:val="22"/>
          <w:szCs w:val="22"/>
        </w:rPr>
        <w:br/>
        <w:t>10. ИСТОРИЯ, АРХЕОЛОГИЯ — это…</w:t>
      </w:r>
      <w:r w:rsidRPr="00AF4339">
        <w:rPr>
          <w:color w:val="333333"/>
          <w:sz w:val="22"/>
          <w:szCs w:val="22"/>
        </w:rPr>
        <w:br/>
        <w:t>11. МУРАВЕЙ, ДУБ — это…</w:t>
      </w:r>
      <w:r w:rsidRPr="00AF4339">
        <w:rPr>
          <w:color w:val="333333"/>
          <w:sz w:val="22"/>
          <w:szCs w:val="22"/>
        </w:rPr>
        <w:br/>
        <w:t>12. ГЕРБ, ФЛАГ — это…</w:t>
      </w:r>
      <w:r w:rsidRPr="00AF4339">
        <w:rPr>
          <w:color w:val="333333"/>
          <w:sz w:val="22"/>
          <w:szCs w:val="22"/>
        </w:rPr>
        <w:br/>
      </w:r>
      <w:r>
        <w:rPr>
          <w:color w:val="333333"/>
          <w:sz w:val="22"/>
          <w:szCs w:val="22"/>
        </w:rPr>
        <w:t xml:space="preserve">                                                                       </w:t>
      </w:r>
      <w:r w:rsidRPr="00AF4339">
        <w:rPr>
          <w:rStyle w:val="Strong"/>
          <w:color w:val="333333"/>
          <w:sz w:val="22"/>
          <w:szCs w:val="22"/>
        </w:rPr>
        <w:t>Субтест 5</w:t>
      </w:r>
      <w:r w:rsidRPr="00AF4339">
        <w:rPr>
          <w:color w:val="333333"/>
          <w:sz w:val="22"/>
          <w:szCs w:val="22"/>
        </w:rPr>
        <w:br/>
      </w:r>
      <w:r w:rsidRPr="00AF4339">
        <w:rPr>
          <w:b/>
          <w:color w:val="333333"/>
          <w:sz w:val="22"/>
          <w:szCs w:val="22"/>
        </w:rPr>
        <w:t>Каждое задание состоит из ряда чисел, которые расположены в определённом порядке. Вашей задачей является выявить ту закономерность, по которой построен ряд, и найти число, продолжающее ряд.</w:t>
      </w:r>
      <w:r w:rsidRPr="00AF4339">
        <w:rPr>
          <w:b/>
          <w:color w:val="333333"/>
          <w:sz w:val="22"/>
          <w:szCs w:val="22"/>
        </w:rPr>
        <w:br/>
      </w:r>
      <w:r w:rsidRPr="00AF4339">
        <w:rPr>
          <w:color w:val="333333"/>
          <w:sz w:val="22"/>
          <w:szCs w:val="22"/>
        </w:rPr>
        <w:t>1) 2, 4, 6, 8, 10, 12, 14…</w:t>
      </w:r>
      <w:r w:rsidRPr="00AF4339">
        <w:rPr>
          <w:color w:val="333333"/>
          <w:sz w:val="22"/>
          <w:szCs w:val="22"/>
        </w:rPr>
        <w:br/>
        <w:t>2) 9, 7, 10, 8, 11, 9, 12…</w:t>
      </w:r>
      <w:r w:rsidRPr="00AF4339">
        <w:rPr>
          <w:color w:val="333333"/>
          <w:sz w:val="22"/>
          <w:szCs w:val="22"/>
        </w:rPr>
        <w:br/>
        <w:t>3) 3, 6, 12, 24, 48, 96, 192…</w:t>
      </w:r>
      <w:r w:rsidRPr="00AF4339">
        <w:rPr>
          <w:color w:val="333333"/>
          <w:sz w:val="22"/>
          <w:szCs w:val="22"/>
        </w:rPr>
        <w:br/>
        <w:t>4) 6, 9, 12, 15, 18, 21, 24…</w:t>
      </w:r>
      <w:r w:rsidRPr="00AF4339">
        <w:rPr>
          <w:color w:val="333333"/>
          <w:sz w:val="22"/>
          <w:szCs w:val="22"/>
        </w:rPr>
        <w:br/>
        <w:t>5) 16, 17, 19, 20, 22, 23, 25…</w:t>
      </w:r>
      <w:r w:rsidRPr="00AF4339">
        <w:rPr>
          <w:color w:val="333333"/>
          <w:sz w:val="22"/>
          <w:szCs w:val="22"/>
        </w:rPr>
        <w:br/>
        <w:t>6) 19, 16, 22, 19, 25, 22, 28…</w:t>
      </w:r>
      <w:r w:rsidRPr="00AF4339">
        <w:rPr>
          <w:color w:val="333333"/>
          <w:sz w:val="22"/>
          <w:szCs w:val="22"/>
        </w:rPr>
        <w:br/>
        <w:t>7) 17, 13, 18, 14, 19, 15, 20…</w:t>
      </w:r>
      <w:r w:rsidRPr="00AF4339">
        <w:rPr>
          <w:color w:val="333333"/>
          <w:sz w:val="22"/>
          <w:szCs w:val="22"/>
        </w:rPr>
        <w:br/>
        <w:t>8) 4, 6, 12, 14, 28, 30, 60…</w:t>
      </w:r>
      <w:r w:rsidRPr="00AF4339">
        <w:rPr>
          <w:color w:val="333333"/>
          <w:sz w:val="22"/>
          <w:szCs w:val="22"/>
        </w:rPr>
        <w:br/>
        <w:t>9) 26, 28, 25, 29, 24, 30, 23…</w:t>
      </w:r>
      <w:r w:rsidRPr="00AF4339">
        <w:rPr>
          <w:color w:val="333333"/>
          <w:sz w:val="22"/>
          <w:szCs w:val="22"/>
        </w:rPr>
        <w:br/>
        <w:t>10) 29, 26, 13, 39, 36, 18, 54…</w:t>
      </w:r>
      <w:r w:rsidRPr="00AF4339">
        <w:rPr>
          <w:color w:val="333333"/>
          <w:sz w:val="22"/>
          <w:szCs w:val="22"/>
        </w:rPr>
        <w:br/>
        <w:t>11) 21, 7, 9, 12, 6, 2, 4…</w:t>
      </w:r>
      <w:r w:rsidRPr="00AF4339">
        <w:rPr>
          <w:color w:val="333333"/>
          <w:sz w:val="22"/>
          <w:szCs w:val="22"/>
        </w:rPr>
        <w:br/>
        <w:t>12) 5, 6, 4, 6, 7, 5, 7…</w:t>
      </w:r>
    </w:p>
    <w:sectPr w:rsidR="00B5203F" w:rsidRPr="00AF4339" w:rsidSect="00FF6A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8CCED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2182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85A5F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8000E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6F062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BC0B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B7488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CFA3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9EF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C02E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5B19"/>
    <w:rsid w:val="00011E55"/>
    <w:rsid w:val="001A4231"/>
    <w:rsid w:val="002109B9"/>
    <w:rsid w:val="003C1B54"/>
    <w:rsid w:val="005B0BAF"/>
    <w:rsid w:val="005E7BDF"/>
    <w:rsid w:val="005F446C"/>
    <w:rsid w:val="006B6C13"/>
    <w:rsid w:val="007761E8"/>
    <w:rsid w:val="00895B19"/>
    <w:rsid w:val="009152B1"/>
    <w:rsid w:val="00AD7077"/>
    <w:rsid w:val="00AF4339"/>
    <w:rsid w:val="00B5203F"/>
    <w:rsid w:val="00BF1F16"/>
    <w:rsid w:val="00FF6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A1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BF1F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rsid w:val="00BF1F1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34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343</TotalTime>
  <Pages>2</Pages>
  <Words>758</Words>
  <Characters>4326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Troch</dc:creator>
  <cp:keywords/>
  <dc:description/>
  <cp:lastModifiedBy>ПК</cp:lastModifiedBy>
  <cp:revision>7</cp:revision>
  <cp:lastPrinted>2007-01-01T02:01:00Z</cp:lastPrinted>
  <dcterms:created xsi:type="dcterms:W3CDTF">2017-09-18T21:38:00Z</dcterms:created>
  <dcterms:modified xsi:type="dcterms:W3CDTF">2007-01-01T02:45:00Z</dcterms:modified>
</cp:coreProperties>
</file>